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0CE0F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FULLER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60E131C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Itinerant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FFBDCF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21A795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26E2DC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6/7 Jan.1417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at Kidlington,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being sheltered</w:t>
      </w:r>
    </w:p>
    <w:p w14:paraId="0ED9E2B3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by Richard Fuller(q.v.), a local man.</w:t>
      </w:r>
    </w:p>
    <w:p w14:paraId="57DA9929" w14:textId="77777777" w:rsidR="00F751B4" w:rsidRDefault="00F751B4" w:rsidP="00F751B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p.150)</w:t>
      </w:r>
    </w:p>
    <w:p w14:paraId="78329335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4645E0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F37252" w14:textId="77777777" w:rsidR="00F751B4" w:rsidRDefault="00F751B4" w:rsidP="00F751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3ECB8F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B240D" w14:textId="77777777" w:rsidR="00F751B4" w:rsidRDefault="00F751B4" w:rsidP="009139A6">
      <w:r>
        <w:separator/>
      </w:r>
    </w:p>
  </w:endnote>
  <w:endnote w:type="continuationSeparator" w:id="0">
    <w:p w14:paraId="37EB17C7" w14:textId="77777777" w:rsidR="00F751B4" w:rsidRDefault="00F751B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CDC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B7A7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363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90483" w14:textId="77777777" w:rsidR="00F751B4" w:rsidRDefault="00F751B4" w:rsidP="009139A6">
      <w:r>
        <w:separator/>
      </w:r>
    </w:p>
  </w:footnote>
  <w:footnote w:type="continuationSeparator" w:id="0">
    <w:p w14:paraId="156BD80B" w14:textId="77777777" w:rsidR="00F751B4" w:rsidRDefault="00F751B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7805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FB7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A9C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1B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468B0"/>
  <w15:chartTrackingRefBased/>
  <w15:docId w15:val="{6C2972DF-6FBE-45BC-8241-B69B2536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2022-02-14T11:42:00Z</dcterms:created>
  <dcterms:modified xsi:type="dcterms:W3CDTF">2022-02-14T11:42:00Z</dcterms:modified>
</cp:coreProperties>
</file>